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049707EB" w:rsidR="00750EEA" w:rsidRPr="00023A33" w:rsidRDefault="001071BD" w:rsidP="001071B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Številka</w:t>
      </w:r>
      <w:r w:rsidR="00433E55" w:rsidRPr="00023A33">
        <w:rPr>
          <w:rFonts w:cs="Arial"/>
          <w:sz w:val="20"/>
          <w:szCs w:val="20"/>
        </w:rPr>
        <w:t>:</w:t>
      </w:r>
      <w:r w:rsidR="00EB11D7" w:rsidRPr="00023A33">
        <w:rPr>
          <w:rFonts w:cs="Arial"/>
          <w:sz w:val="20"/>
          <w:szCs w:val="20"/>
        </w:rPr>
        <w:t xml:space="preserve"> 4302-00</w:t>
      </w:r>
      <w:r w:rsidR="000E3067">
        <w:rPr>
          <w:rFonts w:cs="Arial"/>
          <w:sz w:val="20"/>
          <w:szCs w:val="20"/>
        </w:rPr>
        <w:t>06</w:t>
      </w:r>
      <w:r w:rsidR="00EB11D7" w:rsidRPr="00023A33">
        <w:rPr>
          <w:rFonts w:cs="Arial"/>
          <w:sz w:val="20"/>
          <w:szCs w:val="20"/>
        </w:rPr>
        <w:t>/202</w:t>
      </w:r>
      <w:r w:rsidR="002D58D9" w:rsidRPr="00023A33">
        <w:rPr>
          <w:rFonts w:cs="Arial"/>
          <w:sz w:val="20"/>
          <w:szCs w:val="20"/>
        </w:rPr>
        <w:t>4</w:t>
      </w:r>
    </w:p>
    <w:p w14:paraId="15803A36" w14:textId="7A5733D2" w:rsidR="001071BD" w:rsidRPr="00023A33" w:rsidRDefault="00750EEA" w:rsidP="001071BD">
      <w:pPr>
        <w:tabs>
          <w:tab w:val="left" w:pos="993"/>
          <w:tab w:val="left" w:pos="1134"/>
        </w:tabs>
        <w:rPr>
          <w:rFonts w:cs="Arial"/>
          <w:i/>
          <w:sz w:val="20"/>
          <w:szCs w:val="20"/>
        </w:rPr>
      </w:pPr>
      <w:r w:rsidRPr="00023A33">
        <w:rPr>
          <w:rFonts w:cs="Arial"/>
          <w:sz w:val="20"/>
          <w:szCs w:val="20"/>
        </w:rPr>
        <w:t>JN</w:t>
      </w:r>
      <w:r w:rsidR="00441F73" w:rsidRPr="00023A33">
        <w:rPr>
          <w:rFonts w:cs="Arial"/>
          <w:sz w:val="20"/>
          <w:szCs w:val="20"/>
        </w:rPr>
        <w:t xml:space="preserve"> BR</w:t>
      </w:r>
      <w:r w:rsidRPr="00023A33">
        <w:rPr>
          <w:rFonts w:cs="Arial"/>
          <w:sz w:val="20"/>
          <w:szCs w:val="20"/>
        </w:rPr>
        <w:t>:</w:t>
      </w:r>
      <w:r w:rsidR="00433E55" w:rsidRPr="00023A33">
        <w:rPr>
          <w:rFonts w:cs="Arial"/>
          <w:sz w:val="20"/>
          <w:szCs w:val="20"/>
        </w:rPr>
        <w:t xml:space="preserve"> </w:t>
      </w:r>
      <w:r w:rsidR="00EB11D7" w:rsidRPr="00023A33">
        <w:rPr>
          <w:rFonts w:cs="Arial"/>
          <w:sz w:val="20"/>
          <w:szCs w:val="20"/>
        </w:rPr>
        <w:t>202</w:t>
      </w:r>
      <w:r w:rsidR="002D58D9" w:rsidRPr="00023A33">
        <w:rPr>
          <w:rFonts w:cs="Arial"/>
          <w:sz w:val="20"/>
          <w:szCs w:val="20"/>
        </w:rPr>
        <w:t>4</w:t>
      </w:r>
      <w:r w:rsidR="00EB11D7" w:rsidRPr="00023A33">
        <w:rPr>
          <w:rFonts w:cs="Arial"/>
          <w:sz w:val="20"/>
          <w:szCs w:val="20"/>
        </w:rPr>
        <w:t>-</w:t>
      </w:r>
      <w:r w:rsidR="000E3067">
        <w:rPr>
          <w:rFonts w:cs="Arial"/>
          <w:sz w:val="20"/>
          <w:szCs w:val="20"/>
        </w:rPr>
        <w:t>098</w:t>
      </w:r>
      <w:bookmarkStart w:id="0" w:name="_GoBack"/>
      <w:bookmarkEnd w:id="0"/>
    </w:p>
    <w:p w14:paraId="73EECA30" w14:textId="4D462531" w:rsidR="00C374E4" w:rsidRPr="00023A33" w:rsidRDefault="001B4703" w:rsidP="00BC2F4D">
      <w:pPr>
        <w:jc w:val="center"/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>SKUPNA PONUDBENA VREDNOST</w:t>
      </w:r>
    </w:p>
    <w:p w14:paraId="70D795AF" w14:textId="77777777" w:rsidR="00A86CFA" w:rsidRPr="00023A33" w:rsidRDefault="00A86CFA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752C9141" w14:textId="4104D120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Naziv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__________________________________________________</w:t>
      </w:r>
    </w:p>
    <w:p w14:paraId="49CD698B" w14:textId="77777777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6856C7F2" w14:textId="1B77F3F8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Naslov/sedež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</w:t>
      </w:r>
    </w:p>
    <w:p w14:paraId="64416F92" w14:textId="0D0CC2FA" w:rsidR="005B230F" w:rsidRPr="00023A33" w:rsidRDefault="005B230F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31407F2A" w14:textId="5D99AED3" w:rsidR="00023A33" w:rsidRPr="00023A33" w:rsidRDefault="0090001C" w:rsidP="0090001C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Sklop 1: Prodaja in nakup z odpremo </w:t>
      </w:r>
      <w:r w:rsidR="003361BE">
        <w:rPr>
          <w:rFonts w:cs="Arial"/>
          <w:b/>
          <w:sz w:val="20"/>
          <w:szCs w:val="20"/>
        </w:rPr>
        <w:t xml:space="preserve">sladkorja </w:t>
      </w:r>
      <w:r w:rsidRPr="00023A33">
        <w:rPr>
          <w:rFonts w:cs="Arial"/>
          <w:b/>
          <w:sz w:val="20"/>
          <w:szCs w:val="20"/>
        </w:rPr>
        <w:t xml:space="preserve">v skladišču naročnika in dobavo </w:t>
      </w:r>
      <w:r w:rsidR="00023A33" w:rsidRPr="00023A33">
        <w:rPr>
          <w:rFonts w:cs="Arial"/>
          <w:b/>
          <w:sz w:val="20"/>
          <w:szCs w:val="20"/>
        </w:rPr>
        <w:t>sladkorja pakiranega v 25 kg embalažo v letu 2024</w:t>
      </w:r>
      <w:r w:rsidRPr="00023A33">
        <w:rPr>
          <w:rFonts w:cs="Arial"/>
          <w:b/>
          <w:sz w:val="20"/>
          <w:szCs w:val="20"/>
        </w:rPr>
        <w:t xml:space="preserve"> </w:t>
      </w:r>
    </w:p>
    <w:p w14:paraId="694A94B0" w14:textId="7CA3C16D" w:rsidR="0090001C" w:rsidRPr="00023A33" w:rsidRDefault="0090001C" w:rsidP="0090001C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023A33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3E3681B2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5923E27E" w:rsidR="002D777D" w:rsidRPr="00023A33" w:rsidRDefault="00023A33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</w:t>
            </w:r>
            <w:r w:rsidR="002D777D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kupna vrednost odkupa 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</w:t>
            </w:r>
            <w:r w:rsidR="002D777D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0C77168F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skupna vrednost prodaje </w:t>
            </w:r>
            <w:r w:rsidR="00023A33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 pakiranega v letu 2024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2D777D" w:rsidRPr="00023A33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 2 - 1</w:t>
            </w:r>
          </w:p>
        </w:tc>
      </w:tr>
      <w:tr w:rsidR="002D777D" w:rsidRPr="00023A33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18971632" w:rsidR="002D777D" w:rsidRPr="00023A33" w:rsidRDefault="00023A33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DC59A75" w:rsidR="002D777D" w:rsidRPr="00023A33" w:rsidRDefault="002D777D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77D" w:rsidRPr="00023A33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17614B4" w14:textId="7ABA2BB4" w:rsidR="00AC3998" w:rsidRPr="00023A33" w:rsidRDefault="00AC3998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518548CA" w14:textId="68AD008B" w:rsidR="00023A33" w:rsidRPr="00023A33" w:rsidRDefault="00023A33" w:rsidP="00023A33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Sklop 2: Prodaja in nakup z odpremo </w:t>
      </w:r>
      <w:r w:rsidR="003361BE">
        <w:rPr>
          <w:rFonts w:cs="Arial"/>
          <w:b/>
          <w:sz w:val="20"/>
          <w:szCs w:val="20"/>
        </w:rPr>
        <w:t xml:space="preserve">sladkorja </w:t>
      </w:r>
      <w:r w:rsidRPr="00023A33">
        <w:rPr>
          <w:rFonts w:cs="Arial"/>
          <w:b/>
          <w:sz w:val="20"/>
          <w:szCs w:val="20"/>
        </w:rPr>
        <w:t xml:space="preserve">v skladišču naročnika in dobavo sladkorja pakiranega v 1 kg embalažo v letu 2024 </w:t>
      </w:r>
    </w:p>
    <w:p w14:paraId="10CDEC7D" w14:textId="125B3ECF" w:rsidR="00023A33" w:rsidRPr="00023A33" w:rsidRDefault="00023A33" w:rsidP="00023A33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023A33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195D1130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skupna vrednost odkupa </w:t>
            </w:r>
            <w:r w:rsidR="00023A33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3B24D6E9" w:rsidR="002D777D" w:rsidRPr="00023A33" w:rsidRDefault="00023A33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 pakiranega v letu 2024 brez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2D777D" w:rsidRPr="00023A33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 2 - 1</w:t>
            </w:r>
          </w:p>
        </w:tc>
      </w:tr>
      <w:tr w:rsidR="002D777D" w:rsidRPr="00023A33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3FD24699" w:rsidR="002D777D" w:rsidRPr="00023A33" w:rsidRDefault="00023A33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1 kg embalaži</w:t>
            </w:r>
            <w:r w:rsidR="00D2727C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40C33FF6" w:rsidR="002D777D" w:rsidRPr="00023A33" w:rsidRDefault="002D777D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77D" w:rsidRPr="00023A33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D66DCC" w14:textId="77777777" w:rsidR="00BD481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</w:p>
    <w:p w14:paraId="4FC6EA4D" w14:textId="6149F8B0" w:rsidR="002D777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  <w:t xml:space="preserve"> </w:t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  <w:t>___________________________________</w:t>
      </w:r>
    </w:p>
    <w:p w14:paraId="1D177373" w14:textId="77777777" w:rsidR="002D777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  <w:t xml:space="preserve">             </w:t>
      </w:r>
      <w:r w:rsidRPr="00023A33">
        <w:rPr>
          <w:rFonts w:cs="Arial"/>
          <w:sz w:val="20"/>
          <w:szCs w:val="20"/>
        </w:rPr>
        <w:tab/>
        <w:t xml:space="preserve">       Podpis zakonitega zastopnika in žig</w:t>
      </w:r>
    </w:p>
    <w:p w14:paraId="111DE913" w14:textId="77777777" w:rsidR="00126E80" w:rsidRPr="00023A33" w:rsidRDefault="00126E80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24489F8F" w:rsidR="00D47195" w:rsidRPr="00023A33" w:rsidRDefault="00E75CBE" w:rsidP="00AC3998">
      <w:pPr>
        <w:ind w:right="-32"/>
        <w:jc w:val="both"/>
        <w:rPr>
          <w:rFonts w:cs="Arial"/>
          <w:i/>
          <w:sz w:val="20"/>
          <w:szCs w:val="20"/>
        </w:rPr>
      </w:pPr>
      <w:r w:rsidRPr="00023A33">
        <w:rPr>
          <w:rFonts w:cs="Arial"/>
          <w:i/>
          <w:sz w:val="20"/>
          <w:szCs w:val="20"/>
        </w:rPr>
        <w:t>O</w:t>
      </w:r>
      <w:r w:rsidR="00604DDB" w:rsidRPr="00023A33">
        <w:rPr>
          <w:rFonts w:cs="Arial"/>
          <w:i/>
          <w:sz w:val="20"/>
          <w:szCs w:val="20"/>
        </w:rPr>
        <w:t xml:space="preserve">brazec </w:t>
      </w:r>
      <w:r w:rsidR="001B4703" w:rsidRPr="00023A33">
        <w:rPr>
          <w:rFonts w:cs="Arial"/>
          <w:i/>
          <w:sz w:val="20"/>
          <w:szCs w:val="20"/>
        </w:rPr>
        <w:t>izpolni glavni ponudnik. Obrazec se naloži v informacijski sistem e-JN pod razdelek »Predračun«, ki bo viden na javnem odpiranju ponudb</w:t>
      </w:r>
      <w:r w:rsidR="00604DDB" w:rsidRPr="00023A33">
        <w:rPr>
          <w:rFonts w:cs="Arial"/>
          <w:i/>
          <w:sz w:val="20"/>
          <w:szCs w:val="20"/>
        </w:rPr>
        <w:t>.</w:t>
      </w:r>
      <w:r w:rsidR="00E81DF5" w:rsidRPr="00023A33">
        <w:rPr>
          <w:rFonts w:cs="Arial"/>
          <w:i/>
          <w:sz w:val="20"/>
          <w:szCs w:val="20"/>
        </w:rPr>
        <w:t xml:space="preserve"> </w:t>
      </w:r>
    </w:p>
    <w:sectPr w:rsidR="00D47195" w:rsidRPr="00023A33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8EEF" w14:textId="77777777" w:rsidR="00A114DF" w:rsidRDefault="00A114DF">
      <w:r>
        <w:separator/>
      </w:r>
    </w:p>
  </w:endnote>
  <w:endnote w:type="continuationSeparator" w:id="0">
    <w:p w14:paraId="43AD5498" w14:textId="77777777" w:rsidR="00A114DF" w:rsidRDefault="00A1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B98E" w14:textId="77777777" w:rsidR="00A114DF" w:rsidRDefault="00A114DF">
      <w:r>
        <w:separator/>
      </w:r>
    </w:p>
  </w:footnote>
  <w:footnote w:type="continuationSeparator" w:id="0">
    <w:p w14:paraId="17E6BF82" w14:textId="77777777" w:rsidR="00A114DF" w:rsidRDefault="00A1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3067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361B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14D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A9D9A-6068-49E1-97D6-864AC5E0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1297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2024-01-04T13:29:00Z</cp:lastPrinted>
  <dcterms:created xsi:type="dcterms:W3CDTF">2023-08-31T13:04:00Z</dcterms:created>
  <dcterms:modified xsi:type="dcterms:W3CDTF">2024-02-20T08:11:00Z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